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E4AE4" w14:textId="77777777" w:rsidR="00D40565" w:rsidRPr="008642EC" w:rsidRDefault="00D40565" w:rsidP="00D40565">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bookmarkStart w:id="2"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53BCA7E" w14:textId="77777777" w:rsidR="00D40565" w:rsidRDefault="00D40565" w:rsidP="00D40565">
      <w:pPr>
        <w:pStyle w:val="BasicParagraph"/>
        <w:suppressAutoHyphens/>
        <w:spacing w:line="240" w:lineRule="auto"/>
        <w:rPr>
          <w:rFonts w:ascii="Times New Roman" w:hAnsi="Times New Roman" w:cs="Times New Roman"/>
          <w:b/>
          <w:bCs/>
          <w:color w:val="000000" w:themeColor="text1"/>
          <w:sz w:val="21"/>
          <w:szCs w:val="21"/>
        </w:rPr>
      </w:pPr>
    </w:p>
    <w:p w14:paraId="41D4306B" w14:textId="77777777" w:rsidR="00D40565" w:rsidRPr="00582653" w:rsidRDefault="00D40565" w:rsidP="00D4056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4526140" w14:textId="77777777" w:rsidR="00D40565" w:rsidRDefault="00D40565" w:rsidP="00D4056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76988B3" w14:textId="77777777" w:rsidR="00D40565" w:rsidRDefault="00D40565" w:rsidP="00D4056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6AE1A8F" w14:textId="77777777" w:rsidR="00D40565" w:rsidRPr="00582653" w:rsidRDefault="00D40565" w:rsidP="00D40565">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79E06C89" wp14:editId="31B0C95E">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703DD07D" w14:textId="3DFC3FFD" w:rsidR="00D40565" w:rsidRDefault="00D40565" w:rsidP="00D4056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E7444DF" w14:textId="77777777" w:rsidR="00D40565" w:rsidRDefault="00D40565" w:rsidP="00D4056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D82E36C" w14:textId="77777777" w:rsidR="00D40565" w:rsidRPr="00582653" w:rsidRDefault="00D40565" w:rsidP="00D4056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15B79DB" w14:textId="77777777" w:rsidR="00D40565" w:rsidRPr="00582653" w:rsidRDefault="00D40565" w:rsidP="00D4056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D5E954E" w14:textId="77777777" w:rsidR="00D40565" w:rsidRPr="008642EC" w:rsidRDefault="00D40565" w:rsidP="00D4056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092CDDD" w14:textId="77777777" w:rsidR="00D40565" w:rsidRPr="008642EC" w:rsidRDefault="00D40565" w:rsidP="00D4056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AF0934A" w14:textId="77777777" w:rsidR="00D40565" w:rsidRPr="00582653" w:rsidRDefault="00D40565" w:rsidP="00D4056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A4F6F52" w14:textId="77777777" w:rsidR="00D40565" w:rsidRPr="008642EC" w:rsidRDefault="00D40565" w:rsidP="00D4056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46E9D4A" w14:textId="77777777" w:rsidR="00D40565" w:rsidRPr="008642EC" w:rsidRDefault="00D40565" w:rsidP="00D4056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2950D81" w14:textId="77777777" w:rsidR="00D40565" w:rsidRPr="00582653" w:rsidRDefault="00D40565" w:rsidP="00D40565">
      <w:pPr>
        <w:pStyle w:val="BasicParagraph"/>
        <w:suppressAutoHyphens/>
        <w:spacing w:line="240" w:lineRule="auto"/>
        <w:rPr>
          <w:rFonts w:ascii="Times New Roman" w:hAnsi="Times New Roman" w:cs="Times New Roman"/>
          <w:color w:val="000000" w:themeColor="text1"/>
          <w:sz w:val="21"/>
          <w:szCs w:val="21"/>
        </w:rPr>
      </w:pPr>
    </w:p>
    <w:p w14:paraId="1B33DDBD" w14:textId="77777777" w:rsidR="00D40565" w:rsidRPr="00582653" w:rsidRDefault="00D40565" w:rsidP="00D4056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FCE6744" w14:textId="77777777" w:rsidR="00D40565" w:rsidRDefault="00D40565" w:rsidP="00D4056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C5C59BF" w14:textId="77777777" w:rsidR="00D40565" w:rsidRDefault="00D40565" w:rsidP="00D40565">
      <w:pPr>
        <w:pStyle w:val="BasicParagraph"/>
        <w:suppressAutoHyphens/>
        <w:spacing w:line="240" w:lineRule="auto"/>
        <w:ind w:left="720"/>
        <w:rPr>
          <w:rFonts w:ascii="Times New Roman" w:hAnsi="Times New Roman" w:cs="Times New Roman"/>
          <w:color w:val="000000" w:themeColor="text1"/>
          <w:sz w:val="21"/>
          <w:szCs w:val="21"/>
        </w:rPr>
      </w:pPr>
    </w:p>
    <w:p w14:paraId="1DEBB726" w14:textId="77777777" w:rsidR="00D40565" w:rsidRDefault="00D40565" w:rsidP="00D4056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6DE0092" w14:textId="77777777" w:rsidR="00D40565" w:rsidRDefault="00D40565" w:rsidP="00D40565">
      <w:pPr>
        <w:pStyle w:val="BasicParagraph"/>
        <w:suppressAutoHyphens/>
        <w:spacing w:line="240" w:lineRule="auto"/>
        <w:ind w:left="1440"/>
        <w:rPr>
          <w:rFonts w:ascii="Times New Roman" w:hAnsi="Times New Roman" w:cs="Times New Roman"/>
          <w:color w:val="000000" w:themeColor="text1"/>
          <w:sz w:val="21"/>
          <w:szCs w:val="21"/>
        </w:rPr>
      </w:pPr>
    </w:p>
    <w:p w14:paraId="3DC8E417" w14:textId="77777777" w:rsidR="00D40565" w:rsidRDefault="00D40565" w:rsidP="00D4056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EE3145B" w14:textId="77777777" w:rsidR="00D40565" w:rsidRDefault="00D40565" w:rsidP="00D40565">
      <w:pPr>
        <w:pStyle w:val="BasicParagraph"/>
        <w:suppressAutoHyphens/>
        <w:spacing w:line="240" w:lineRule="auto"/>
        <w:ind w:left="1440"/>
        <w:rPr>
          <w:rFonts w:ascii="Times New Roman" w:hAnsi="Times New Roman" w:cs="Times New Roman"/>
          <w:color w:val="000000" w:themeColor="text1"/>
          <w:sz w:val="21"/>
          <w:szCs w:val="21"/>
        </w:rPr>
      </w:pPr>
    </w:p>
    <w:p w14:paraId="79D47964" w14:textId="486B0F2C" w:rsidR="00D40565" w:rsidRDefault="00D40565" w:rsidP="00D4056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3" w:name="_GoBack"/>
      <w:bookmarkEnd w:id="2"/>
      <w:bookmarkEnd w:id="3"/>
    </w:p>
    <w:p w14:paraId="674EE690" w14:textId="77777777" w:rsidR="00D40565" w:rsidRDefault="00D40565">
      <w:pPr>
        <w:spacing w:before="0" w:after="160" w:line="259" w:lineRule="auto"/>
        <w:rPr>
          <w:rFonts w:ascii="Calibri" w:eastAsiaTheme="majorEastAsia" w:hAnsi="Calibri" w:cstheme="majorBidi"/>
          <w:b/>
          <w:color w:val="0031A7" w:themeColor="text2"/>
          <w:sz w:val="32"/>
          <w:szCs w:val="32"/>
        </w:rPr>
      </w:pPr>
      <w:r>
        <w:br w:type="page"/>
      </w:r>
    </w:p>
    <w:p w14:paraId="0F7F0AA9" w14:textId="6741EDDB"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4"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4"/>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5" w:name="_Toc115176801"/>
      <w:r w:rsidRPr="00C03C41">
        <w:t>Report Template</w:t>
      </w:r>
      <w:bookmarkEnd w:id="5"/>
    </w:p>
    <w:p w14:paraId="5B50DAC1" w14:textId="77777777" w:rsidR="00C03C41" w:rsidRPr="00C03C41" w:rsidRDefault="00C03C41" w:rsidP="00BB20CD">
      <w:pPr>
        <w:pStyle w:val="Heading2"/>
      </w:pPr>
      <w:bookmarkStart w:id="6" w:name="_Toc115176802"/>
      <w:r w:rsidRPr="00C03C41">
        <w:t>Title</w:t>
      </w:r>
      <w:bookmarkEnd w:id="6"/>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7" w:name="_Toc115176803"/>
      <w:r w:rsidRPr="00C03C41">
        <w:lastRenderedPageBreak/>
        <w:t>Table of contents</w:t>
      </w:r>
      <w:bookmarkEnd w:id="7"/>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D40565">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D40565">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D40565">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D40565">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D40565">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D40565">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D40565">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D40565">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D40565">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D40565">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8" w:name="_Toc115176804"/>
      <w:r w:rsidRPr="00C03C41">
        <w:t>Introduction</w:t>
      </w:r>
      <w:bookmarkEnd w:id="8"/>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9" w:name="_Toc115176805"/>
      <w:r w:rsidRPr="00C03C41">
        <w:t>Executive summary also called Abstract</w:t>
      </w:r>
      <w:bookmarkEnd w:id="9"/>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10" w:name="_Toc115176806"/>
      <w:r w:rsidRPr="00C03C41">
        <w:t>Body</w:t>
      </w:r>
      <w:bookmarkEnd w:id="10"/>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1" w:name="_Toc115176807"/>
      <w:r w:rsidRPr="00C03C41">
        <w:t>Conclusion</w:t>
      </w:r>
      <w:bookmarkEnd w:id="11"/>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2" w:name="_Toc115176808"/>
      <w:r w:rsidRPr="00C03C41">
        <w:lastRenderedPageBreak/>
        <w:t>Recommendations</w:t>
      </w:r>
      <w:bookmarkEnd w:id="12"/>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3" w:name="_Toc115176809"/>
      <w:r w:rsidRPr="00C03C41">
        <w:t>References/Bibliography</w:t>
      </w:r>
      <w:bookmarkEnd w:id="13"/>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4" w:name="_Toc115176810"/>
      <w:r w:rsidRPr="00C03C41">
        <w:t>Appendix</w:t>
      </w:r>
      <w:bookmarkEnd w:id="14"/>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D40565">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0565"/>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D4056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4056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0A51A-0AAB-4352-8261-878CEDF05E45}"/>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971BD7E6-0006-42B0-B7FF-F9533BF2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5</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2023-07-05T05:40:00Z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